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3E158C9F" w:rsidR="00063289" w:rsidRPr="001C55D1" w:rsidRDefault="000213CF" w:rsidP="00257739">
            <w:r>
              <w:rPr>
                <w:rFonts w:cs="Arial"/>
                <w:sz w:val="22"/>
              </w:rPr>
              <w:t>20-661-186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1F64FB08" w:rsidR="00063289" w:rsidRPr="001C55D1" w:rsidRDefault="000213CF" w:rsidP="000213CF">
            <w:r w:rsidRPr="000213CF">
              <w:rPr>
                <w:rFonts w:cs="Arial"/>
                <w:sz w:val="22"/>
              </w:rPr>
              <w:t>WiWe 2026 Hollingen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3DB424E2" w:rsidR="00063289" w:rsidRPr="001C55D1" w:rsidRDefault="000213CF" w:rsidP="000213CF">
            <w:r w:rsidRPr="000213CF">
              <w:rPr>
                <w:rFonts w:cs="Arial"/>
                <w:sz w:val="22"/>
              </w:rPr>
              <w:t>Wirtschaftswegebau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7421E595" w:rsidR="00063289" w:rsidRPr="00063289" w:rsidRDefault="000213CF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3FC1F8A9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0213CF">
              <w:rPr>
                <w:u w:val="single"/>
              </w:rPr>
              <w:t>19.10.2026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762A2FE5" w:rsidR="00063289" w:rsidRPr="00063289" w:rsidRDefault="000213CF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2D48A44F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0213CF">
              <w:rPr>
                <w:u w:val="single"/>
              </w:rPr>
              <w:t>18.12.2026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56FA6E51" w:rsidR="00492759" w:rsidRPr="00063289" w:rsidRDefault="0002513E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46751996" w:rsidR="00492759" w:rsidRPr="00063289" w:rsidRDefault="0002513E" w:rsidP="00492759">
            <w:pPr>
              <w:jc w:val="left"/>
            </w:pPr>
            <w:r>
              <w:t>0,10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25BF" w14:textId="77777777" w:rsidR="00D4596B" w:rsidRDefault="00D4596B">
      <w:r>
        <w:separator/>
      </w:r>
    </w:p>
    <w:p w14:paraId="1A12EA3A" w14:textId="77777777" w:rsidR="00D4596B" w:rsidRDefault="00D4596B"/>
    <w:p w14:paraId="62B084BE" w14:textId="77777777" w:rsidR="00D4596B" w:rsidRDefault="00D4596B"/>
    <w:p w14:paraId="28E1466A" w14:textId="77777777" w:rsidR="00D4596B" w:rsidRDefault="00D4596B"/>
  </w:endnote>
  <w:endnote w:type="continuationSeparator" w:id="0">
    <w:p w14:paraId="5A42DE0C" w14:textId="77777777" w:rsidR="00D4596B" w:rsidRDefault="00D4596B">
      <w:r>
        <w:continuationSeparator/>
      </w:r>
    </w:p>
    <w:p w14:paraId="524D64B3" w14:textId="77777777" w:rsidR="00D4596B" w:rsidRDefault="00D4596B"/>
    <w:p w14:paraId="7E1D07E8" w14:textId="77777777" w:rsidR="00D4596B" w:rsidRDefault="00D4596B"/>
    <w:p w14:paraId="3AC54A2A" w14:textId="77777777" w:rsidR="00D4596B" w:rsidRDefault="00D4596B"/>
  </w:endnote>
  <w:endnote w:type="continuationNotice" w:id="1">
    <w:p w14:paraId="4A6B22FF" w14:textId="77777777" w:rsidR="00D4596B" w:rsidRDefault="00D4596B"/>
    <w:p w14:paraId="0B2A6AA1" w14:textId="77777777" w:rsidR="00D4596B" w:rsidRDefault="00D45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5BE0" w14:textId="77777777" w:rsidR="00D4596B" w:rsidRDefault="00D4596B">
      <w:r>
        <w:separator/>
      </w:r>
    </w:p>
    <w:p w14:paraId="2F026370" w14:textId="77777777" w:rsidR="00D4596B" w:rsidRDefault="00D4596B"/>
    <w:p w14:paraId="09AD88F9" w14:textId="77777777" w:rsidR="00D4596B" w:rsidRDefault="00D4596B"/>
    <w:p w14:paraId="616C5E4B" w14:textId="77777777" w:rsidR="00D4596B" w:rsidRDefault="00D4596B"/>
  </w:footnote>
  <w:footnote w:type="continuationSeparator" w:id="0">
    <w:p w14:paraId="2BE6766D" w14:textId="77777777" w:rsidR="00D4596B" w:rsidRDefault="00D4596B">
      <w:r>
        <w:continuationSeparator/>
      </w:r>
    </w:p>
    <w:p w14:paraId="435A0A5D" w14:textId="77777777" w:rsidR="00D4596B" w:rsidRDefault="00D4596B"/>
    <w:p w14:paraId="704C78A9" w14:textId="77777777" w:rsidR="00D4596B" w:rsidRDefault="00D4596B"/>
    <w:p w14:paraId="40BDD44B" w14:textId="77777777" w:rsidR="00D4596B" w:rsidRDefault="00D4596B"/>
  </w:footnote>
  <w:footnote w:type="continuationNotice" w:id="1">
    <w:p w14:paraId="2E7ED902" w14:textId="77777777" w:rsidR="00D4596B" w:rsidRDefault="00D4596B"/>
    <w:p w14:paraId="5357EE87" w14:textId="77777777" w:rsidR="00D4596B" w:rsidRDefault="00D459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13CF"/>
    <w:rsid w:val="000221D8"/>
    <w:rsid w:val="0002513E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6573A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96B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669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Hübner, Nike (Stadt Emsdetten)</cp:lastModifiedBy>
  <cp:revision>8</cp:revision>
  <cp:lastPrinted>2013-07-26T08:22:00Z</cp:lastPrinted>
  <dcterms:created xsi:type="dcterms:W3CDTF">2021-03-02T09:47:00Z</dcterms:created>
  <dcterms:modified xsi:type="dcterms:W3CDTF">2026-08-19T11:19:00Z</dcterms:modified>
</cp:coreProperties>
</file>